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A029FD" w14:textId="3A749F44" w:rsidR="00BA00AB" w:rsidRDefault="004A3C9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REST (alias FERMER)</w:t>
      </w:r>
      <w:r>
        <w:rPr>
          <w:rFonts w:ascii="Times New Roman" w:hAnsi="Times New Roman" w:cs="Times New Roman"/>
          <w:sz w:val="24"/>
          <w:szCs w:val="24"/>
        </w:rPr>
        <w:t xml:space="preserve">     (d.1502-7)</w:t>
      </w:r>
    </w:p>
    <w:p w14:paraId="270EC00F" w14:textId="2D860076" w:rsidR="004A3C9B" w:rsidRDefault="004A3C9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Orston.</w:t>
      </w:r>
    </w:p>
    <w:p w14:paraId="08CC8B1C" w14:textId="2A01554A" w:rsidR="004A3C9B" w:rsidRDefault="004A3C9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31C07E" w14:textId="5FB2559F" w:rsidR="004A3C9B" w:rsidRDefault="004A3C9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78BA946" w14:textId="437CAE73" w:rsidR="004A3C9B" w:rsidRDefault="004A3C9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Sep.1502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p.137)</w:t>
      </w:r>
    </w:p>
    <w:p w14:paraId="213D4207" w14:textId="0CEF4453" w:rsidR="004A3C9B" w:rsidRDefault="004A3C9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Jan.1507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521CE51D" w14:textId="398E75E2" w:rsidR="004A3C9B" w:rsidRDefault="004A3C9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94D2B9B" w14:textId="108E9E3F" w:rsidR="004A3C9B" w:rsidRDefault="004A3C9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A598E8F" w14:textId="1D5FFE6A" w:rsidR="004A3C9B" w:rsidRPr="004A3C9B" w:rsidRDefault="004A3C9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August 2021</w:t>
      </w:r>
    </w:p>
    <w:sectPr w:rsidR="004A3C9B" w:rsidRPr="004A3C9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AA8350" w14:textId="77777777" w:rsidR="004A3C9B" w:rsidRDefault="004A3C9B" w:rsidP="009139A6">
      <w:r>
        <w:separator/>
      </w:r>
    </w:p>
  </w:endnote>
  <w:endnote w:type="continuationSeparator" w:id="0">
    <w:p w14:paraId="73E63FB9" w14:textId="77777777" w:rsidR="004A3C9B" w:rsidRDefault="004A3C9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E958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107A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1EB7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7797AA" w14:textId="77777777" w:rsidR="004A3C9B" w:rsidRDefault="004A3C9B" w:rsidP="009139A6">
      <w:r>
        <w:separator/>
      </w:r>
    </w:p>
  </w:footnote>
  <w:footnote w:type="continuationSeparator" w:id="0">
    <w:p w14:paraId="11E77C8E" w14:textId="77777777" w:rsidR="004A3C9B" w:rsidRDefault="004A3C9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43F58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E6A6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F797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C9B"/>
    <w:rsid w:val="000666E0"/>
    <w:rsid w:val="002510B7"/>
    <w:rsid w:val="004A3C9B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3D336"/>
  <w15:chartTrackingRefBased/>
  <w15:docId w15:val="{5E0C061D-5B66-4E5F-9447-AD161BF58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8</TotalTime>
  <Pages>1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2021-08-08T09:03:00Z</dcterms:created>
  <dcterms:modified xsi:type="dcterms:W3CDTF">2021-08-08T09:11:00Z</dcterms:modified>
</cp:coreProperties>
</file>